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385FFFEE" w:rsidR="0070462E" w:rsidRPr="0070462E" w:rsidRDefault="0070462E" w:rsidP="0026648A">
      <w:pPr>
        <w:pStyle w:val="Akapitzlist"/>
        <w:spacing w:before="120" w:after="120"/>
        <w:ind w:left="284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6B9534A3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5913C6" w:rsidRPr="005913C6">
        <w:rPr>
          <w:rFonts w:eastAsia="Calibri" w:cstheme="minorHAnsi"/>
          <w:bCs/>
          <w:iCs/>
          <w:szCs w:val="18"/>
        </w:rPr>
        <w:t xml:space="preserve">9.4.2.1 – 9.4.2.14 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="005913C6" w:rsidRPr="005913C6">
        <w:rPr>
          <w:rFonts w:cstheme="minorHAnsi"/>
          <w:color w:val="000000"/>
          <w:szCs w:val="18"/>
        </w:rPr>
        <w:t>oraz 9.4.3 Procedury Zakupów PGE Dystrybucja S.A.,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00D0F1F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37BBEA5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16EFD53E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09D4736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365B317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6386A62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03D3B21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6B62FE8E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4FCC794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2BD484FA" w14:textId="77777777" w:rsidR="005913C6" w:rsidRPr="005913C6" w:rsidRDefault="0070462E" w:rsidP="005913C6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3A95A4D0" w14:textId="3D247585" w:rsidR="0070462E" w:rsidRPr="0070462E" w:rsidRDefault="0070462E" w:rsidP="005913C6">
      <w:pPr>
        <w:spacing w:before="120" w:after="120"/>
        <w:ind w:left="426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0FE2FF1F" w14:textId="663BE4F1" w:rsidR="005913C6" w:rsidRPr="005913C6" w:rsidRDefault="005913C6" w:rsidP="00A15847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W celu potwierdzenia spełnienia warunku Wykonawcy powinni wykazać , że:</w:t>
      </w:r>
    </w:p>
    <w:p w14:paraId="12621345" w14:textId="04433DD6" w:rsidR="005913C6" w:rsidRPr="005F021B" w:rsidRDefault="005913C6" w:rsidP="005F021B">
      <w:pPr>
        <w:pStyle w:val="Akapitzlist"/>
        <w:numPr>
          <w:ilvl w:val="0"/>
          <w:numId w:val="34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F021B">
        <w:rPr>
          <w:rFonts w:cstheme="minorHAnsi"/>
          <w:snapToGrid w:val="0"/>
          <w:szCs w:val="18"/>
          <w:lang w:eastAsia="pl-PL"/>
        </w:rPr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3B4940AF" w14:textId="61F3560E" w:rsidR="005F021B" w:rsidRPr="005F021B" w:rsidRDefault="005F021B" w:rsidP="005F021B">
      <w:pPr>
        <w:pStyle w:val="Akapitzlist"/>
        <w:numPr>
          <w:ilvl w:val="0"/>
          <w:numId w:val="34"/>
        </w:numPr>
        <w:rPr>
          <w:rFonts w:cstheme="minorHAnsi"/>
          <w:snapToGrid w:val="0"/>
          <w:szCs w:val="18"/>
          <w:lang w:eastAsia="pl-PL"/>
        </w:rPr>
      </w:pPr>
      <w:r w:rsidRPr="005F021B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5789EAB9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7 do SWZ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60FE9EEF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</w:t>
      </w:r>
      <w:r w:rsidRPr="005913C6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3242DF6" w14:textId="23CE4CB8" w:rsidR="005913C6" w:rsidRPr="001F17A6" w:rsidRDefault="005913C6" w:rsidP="001F17A6">
      <w:pPr>
        <w:pStyle w:val="Akapitzlist"/>
        <w:numPr>
          <w:ilvl w:val="0"/>
          <w:numId w:val="33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1F17A6">
        <w:rPr>
          <w:rFonts w:cstheme="minorHAns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3E0408DD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D – 1 osoba,</w:t>
      </w:r>
    </w:p>
    <w:p w14:paraId="3BD4DF9A" w14:textId="77777777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świadectwo kwalifikacyjne grupy E – 2 osoby,</w:t>
      </w:r>
    </w:p>
    <w:p w14:paraId="7092DE33" w14:textId="31099139" w:rsid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 uprawnienia do prowadzenia prac sieciowych (sieci i urządzenia nN) w technologii PPN (prac pod napięciem) – 2 osoby</w:t>
      </w:r>
      <w:r w:rsidR="005F021B">
        <w:rPr>
          <w:rFonts w:cstheme="minorHAnsi"/>
          <w:snapToGrid w:val="0"/>
          <w:szCs w:val="18"/>
          <w:lang w:eastAsia="pl-PL"/>
        </w:rPr>
        <w:t xml:space="preserve"> część 2,3,4,5,6</w:t>
      </w:r>
    </w:p>
    <w:p w14:paraId="642F2585" w14:textId="77777777" w:rsidR="005F021B" w:rsidRPr="00FB4F27" w:rsidRDefault="005F021B" w:rsidP="005F021B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FB4F27">
        <w:rPr>
          <w:rFonts w:cstheme="minorHAns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7FBF4630" w14:textId="77777777" w:rsidR="005F021B" w:rsidRPr="00FB4F27" w:rsidRDefault="005F021B" w:rsidP="005F021B">
      <w:pPr>
        <w:spacing w:before="60" w:after="120"/>
        <w:ind w:left="1428"/>
        <w:contextualSpacing/>
        <w:jc w:val="both"/>
        <w:rPr>
          <w:rFonts w:cstheme="minorHAnsi"/>
          <w:szCs w:val="18"/>
          <w:lang w:eastAsia="pl-PL"/>
        </w:rPr>
      </w:pPr>
      <w:r w:rsidRPr="00FB4F27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</w:p>
    <w:p w14:paraId="620E9FBE" w14:textId="67F4AEB3" w:rsidR="005F021B" w:rsidRPr="005913C6" w:rsidRDefault="005F021B" w:rsidP="005F021B">
      <w:pPr>
        <w:spacing w:before="60" w:after="120"/>
        <w:ind w:left="1428"/>
        <w:jc w:val="both"/>
        <w:rPr>
          <w:rFonts w:cstheme="minorHAnsi"/>
          <w:snapToGrid w:val="0"/>
          <w:szCs w:val="18"/>
          <w:lang w:eastAsia="pl-PL"/>
        </w:rPr>
      </w:pPr>
      <w:r w:rsidRPr="00FB4F27">
        <w:rPr>
          <w:rFonts w:cstheme="minorHAnsi"/>
          <w:szCs w:val="18"/>
          <w:lang w:eastAsia="pl-PL"/>
        </w:rPr>
        <w:t>i elektroenergetycznych – 1 osoba</w:t>
      </w:r>
    </w:p>
    <w:p w14:paraId="73B86AF4" w14:textId="5871656F" w:rsidR="005913C6" w:rsidRPr="005913C6" w:rsidRDefault="005913C6" w:rsidP="005913C6">
      <w:pPr>
        <w:numPr>
          <w:ilvl w:val="0"/>
          <w:numId w:val="20"/>
        </w:numPr>
        <w:spacing w:before="60" w:after="120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</w:p>
    <w:p w14:paraId="04EC04F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5913C6">
        <w:rPr>
          <w:rFonts w:cstheme="minorHAnsi"/>
          <w:b/>
          <w:snapToGrid w:val="0"/>
          <w:szCs w:val="18"/>
          <w:lang w:eastAsia="pl-PL"/>
        </w:rPr>
        <w:t>Załącznik nr 8 do SWZ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D87F237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13640A70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  <w:r w:rsidRPr="005913C6">
        <w:rPr>
          <w:rFonts w:cstheme="minorHAnsi"/>
          <w:bCs/>
          <w:snapToGrid w:val="0"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7FF1383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5913C6">
        <w:rPr>
          <w:rFonts w:cstheme="minorHAnsi"/>
          <w:snapToGrid w:val="0"/>
          <w:szCs w:val="18"/>
          <w:lang w:eastAsia="pl-PL"/>
        </w:rPr>
        <w:t xml:space="preserve"> </w:t>
      </w:r>
    </w:p>
    <w:p w14:paraId="640755EC" w14:textId="77777777" w:rsidR="005913C6" w:rsidRPr="005913C6" w:rsidRDefault="005913C6" w:rsidP="005913C6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913C6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2A2E0E4A" w14:textId="08782FF4" w:rsidR="0070462E" w:rsidRPr="0070462E" w:rsidRDefault="005913C6" w:rsidP="005913C6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5913C6">
        <w:rPr>
          <w:rFonts w:cstheme="minorHAnsi"/>
          <w:b/>
          <w:snapToGrid w:val="0"/>
          <w:szCs w:val="18"/>
          <w:lang w:eastAsia="pl-PL"/>
        </w:rPr>
        <w:t>UWAGA:</w:t>
      </w:r>
      <w:r w:rsidRPr="005913C6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5913C6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5913C6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03D0BD5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1FAE7BD1" w:rsidR="0070462E" w:rsidRPr="0070462E" w:rsidRDefault="005913C6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Zamawiający nie stawia szczególnych warunków w tym zakresie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23581791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51E72577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B95282A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a)</w:t>
      </w:r>
      <w:r w:rsidRPr="005913C6">
        <w:rPr>
          <w:rFonts w:cstheme="minorHAnsi"/>
          <w:szCs w:val="18"/>
          <w:lang w:eastAsia="pl-PL"/>
        </w:rPr>
        <w:tab/>
        <w:t>Ubezpieczenie 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1432963F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73BAB132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5C2CC1D9" w14:textId="77777777" w:rsidR="005913C6" w:rsidRPr="005913C6" w:rsidRDefault="005913C6" w:rsidP="005913C6">
      <w:pPr>
        <w:ind w:left="993"/>
        <w:contextualSpacing/>
        <w:jc w:val="both"/>
        <w:rPr>
          <w:rFonts w:cstheme="minorHAnsi"/>
          <w:szCs w:val="18"/>
          <w:lang w:eastAsia="pl-PL"/>
        </w:rPr>
      </w:pPr>
    </w:p>
    <w:p w14:paraId="11D3C603" w14:textId="3C15973F" w:rsidR="0070462E" w:rsidRPr="0070462E" w:rsidRDefault="005913C6" w:rsidP="005913C6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5913C6">
        <w:rPr>
          <w:rFonts w:cstheme="minorHAnsi"/>
          <w:szCs w:val="18"/>
          <w:lang w:eastAsia="pl-PL"/>
        </w:rPr>
        <w:t>UWAGA: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3219BF6" w:rsidR="0070462E" w:rsidRPr="0070462E" w:rsidRDefault="0070462E" w:rsidP="006321C6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0FB31B75" w:rsidR="009147EF" w:rsidRPr="0070462E" w:rsidRDefault="006321C6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6321C6">
        <w:rPr>
          <w:rFonts w:eastAsia="Calibri" w:cstheme="minorHAnsi"/>
          <w:szCs w:val="18"/>
        </w:rPr>
        <w:t>Oświadczenie o spełnieniu warunków udziału w postępowaniu [zgodnie z pkt. 8.16.2.1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1.1 powyżej - w formularzu stanowiącym Załącznik nr 3 do SWZ);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BC6BF41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FA598BA" w14:textId="4F43EFA9" w:rsidR="006321C6" w:rsidRPr="00A35123" w:rsidRDefault="006321C6" w:rsidP="006321C6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szCs w:val="18"/>
        </w:rPr>
        <w:t>Oświadczenie o doświadczeniu zawodowym, o którym mowa w pkt 1.2.1.a)</w:t>
      </w:r>
      <w:r w:rsidR="00070AB1">
        <w:rPr>
          <w:rFonts w:eastAsia="Calibri" w:cs="Calibri"/>
          <w:szCs w:val="18"/>
        </w:rPr>
        <w:t>, b)</w:t>
      </w:r>
      <w:r w:rsidRPr="00A35123">
        <w:rPr>
          <w:rFonts w:eastAsia="Calibri" w:cs="Calibri"/>
          <w:szCs w:val="18"/>
        </w:rPr>
        <w:t xml:space="preserve"> powyżej,</w:t>
      </w:r>
      <w:r w:rsidRPr="00A35123">
        <w:rPr>
          <w:rFonts w:eastAsia="Calibri" w:cs="Calibri"/>
          <w:iCs/>
          <w:szCs w:val="18"/>
        </w:rPr>
        <w:t xml:space="preserve"> (zgodnie z treścią </w:t>
      </w:r>
      <w:r w:rsidRPr="00A35123">
        <w:rPr>
          <w:rFonts w:eastAsia="Calibri" w:cs="Calibri"/>
          <w:b/>
          <w:iCs/>
          <w:szCs w:val="18"/>
        </w:rPr>
        <w:t>Załącznika nr 7 do SWZ</w:t>
      </w:r>
      <w:r w:rsidRPr="00A35123">
        <w:rPr>
          <w:rFonts w:eastAsia="Calibri" w:cs="Calibri"/>
          <w:iCs/>
          <w:szCs w:val="18"/>
        </w:rPr>
        <w:t>)</w:t>
      </w:r>
      <w:r w:rsidRPr="00A35123">
        <w:rPr>
          <w:rFonts w:eastAsia="Calibri" w:cstheme="minorHAnsi"/>
          <w:iCs/>
          <w:szCs w:val="18"/>
        </w:rPr>
        <w:t xml:space="preserve">, </w:t>
      </w:r>
    </w:p>
    <w:p w14:paraId="2718F464" w14:textId="7EE0F2C1" w:rsidR="0070462E" w:rsidRPr="00A15847" w:rsidRDefault="006321C6" w:rsidP="006321C6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35123">
        <w:rPr>
          <w:rFonts w:eastAsia="Calibri" w:cs="Calibri"/>
          <w:bCs/>
          <w:szCs w:val="18"/>
        </w:rPr>
        <w:t xml:space="preserve">Oświadczenie o dysponowaniu osobami posiadającymi uprawnienia/kwalifikacje niezbędne do realizacji przedmiotu zamówienia, o których mowa w pkt 1.2.1 b)  powyżej, (zgodnie z treścią </w:t>
      </w:r>
      <w:r w:rsidRPr="00A35123">
        <w:rPr>
          <w:rFonts w:eastAsia="Calibri" w:cs="Calibri"/>
          <w:b/>
          <w:bCs/>
          <w:szCs w:val="18"/>
        </w:rPr>
        <w:t>Załącznika nr 8 do SWZ</w:t>
      </w:r>
      <w:r w:rsidRPr="00A35123">
        <w:rPr>
          <w:rFonts w:ascii="Calibri" w:eastAsia="Calibri" w:hAnsi="Calibri" w:cs="Calibri"/>
          <w:bCs/>
          <w:sz w:val="20"/>
          <w:szCs w:val="20"/>
        </w:rPr>
        <w:t>)</w:t>
      </w:r>
    </w:p>
    <w:p w14:paraId="2148A2B4" w14:textId="77777777" w:rsidR="00A15847" w:rsidRPr="00A15847" w:rsidRDefault="00A15847" w:rsidP="00A15847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Dokument potwierdzający, że Wykonawca jest ubezpieczony od odpowiedzialności cywilnej, o której mowa w pkt 1.2.3. a) powyżej, w zakresie prowadzonej działalności związanej z przedmiotem zamówienia</w:t>
      </w:r>
    </w:p>
    <w:p w14:paraId="5A051EAE" w14:textId="7A96910E" w:rsidR="00A15847" w:rsidRPr="0070462E" w:rsidRDefault="00A15847" w:rsidP="00A15847">
      <w:pPr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A15847">
        <w:rPr>
          <w:rFonts w:eastAsia="Calibri" w:cstheme="minorHAnsi"/>
          <w:szCs w:val="18"/>
        </w:rPr>
        <w:t>ze wskazaniem sumy gwarancyjnej tego ubezpieczenia, wraz z dokumentem potwierdzającym opłacenie składki ubezpieczeniowej;</w:t>
      </w:r>
    </w:p>
    <w:p w14:paraId="37EACF67" w14:textId="21FF7EC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61AEA05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>Wykonawca, którego Oferta zostanie najwyżej oceniona, zostanie wezwany do złożenia w wyznaczonym terminie ankiety w zakresie gwarancji bezpieczeństwa przetwarzania danych osobowych, zgodnie ze wzorem wskazanym w Załączniku nr …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2902A84E" w14:textId="77777777" w:rsidR="006321C6" w:rsidRPr="00A35123" w:rsidRDefault="006321C6" w:rsidP="006321C6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17DFA24D" w:rsidR="0070462E" w:rsidRPr="0070462E" w:rsidRDefault="006321C6" w:rsidP="006321C6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425ACC2A" w14:textId="5571E63B" w:rsidR="004C5132" w:rsidRPr="0070462E" w:rsidRDefault="004C5132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Potwierdzenie wpłacenia wadium część </w:t>
      </w:r>
      <w:r w:rsidR="00070AB1">
        <w:rPr>
          <w:rFonts w:cstheme="minorHAnsi"/>
          <w:szCs w:val="18"/>
        </w:rPr>
        <w:t>1</w:t>
      </w:r>
      <w:r>
        <w:rPr>
          <w:rFonts w:cstheme="minorHAnsi"/>
          <w:szCs w:val="18"/>
        </w:rPr>
        <w:t>.</w:t>
      </w:r>
    </w:p>
    <w:p w14:paraId="396EAFFA" w14:textId="4169B2AD" w:rsidR="0070462E" w:rsidRPr="0070462E" w:rsidRDefault="0070462E" w:rsidP="00956099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7F430F9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Dokumenty wymagane w pkt. 2.1., 2.2., 2.4., 2.5., 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lub w formie skanu. </w:t>
      </w:r>
    </w:p>
    <w:p w14:paraId="5E078A2F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zaś podane w pkt 2.1., 2.4., 3.7., 3.8 mogą dołączyć wspólnie. </w:t>
      </w:r>
    </w:p>
    <w:p w14:paraId="624D2316" w14:textId="77777777" w:rsidR="006321C6" w:rsidRPr="006321C6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 </w:t>
      </w:r>
    </w:p>
    <w:p w14:paraId="3CE500C2" w14:textId="4447E00E" w:rsidR="0070462E" w:rsidRPr="0070462E" w:rsidRDefault="006321C6" w:rsidP="006321C6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6321C6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C907244" w14:textId="77777777" w:rsidR="00C215C0" w:rsidRPr="00C215C0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A39526A" w:rsidR="00347E8D" w:rsidRPr="006B2C28" w:rsidRDefault="00C215C0" w:rsidP="00C215C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5F021B">
            <w:rPr>
              <w:rFonts w:asciiTheme="majorHAnsi" w:hAnsiTheme="majorHAnsi"/>
              <w:color w:val="000000" w:themeColor="text1"/>
              <w:sz w:val="14"/>
              <w:szCs w:val="18"/>
            </w:rPr>
            <w:t>1132</w:t>
          </w:r>
          <w:r w:rsidRPr="00C215C0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5DDB20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5DDB20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7DB653A"/>
    <w:multiLevelType w:val="hybridMultilevel"/>
    <w:tmpl w:val="AC78F524"/>
    <w:lvl w:ilvl="0" w:tplc="F7DC71B6">
      <w:start w:val="1"/>
      <w:numFmt w:val="lowerLetter"/>
      <w:lvlText w:val="%1)"/>
      <w:lvlJc w:val="left"/>
      <w:pPr>
        <w:ind w:left="2131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7857F3"/>
    <w:multiLevelType w:val="hybridMultilevel"/>
    <w:tmpl w:val="DE76D6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0"/>
  </w:num>
  <w:num w:numId="2" w16cid:durableId="1989942498">
    <w:abstractNumId w:val="8"/>
  </w:num>
  <w:num w:numId="3" w16cid:durableId="969751511">
    <w:abstractNumId w:val="14"/>
  </w:num>
  <w:num w:numId="4" w16cid:durableId="1762405727">
    <w:abstractNumId w:val="22"/>
  </w:num>
  <w:num w:numId="5" w16cid:durableId="741173668">
    <w:abstractNumId w:val="20"/>
  </w:num>
  <w:num w:numId="6" w16cid:durableId="811991100">
    <w:abstractNumId w:val="20"/>
  </w:num>
  <w:num w:numId="7" w16cid:durableId="2366480">
    <w:abstractNumId w:val="3"/>
  </w:num>
  <w:num w:numId="8" w16cid:durableId="2125297968">
    <w:abstractNumId w:val="30"/>
  </w:num>
  <w:num w:numId="9" w16cid:durableId="1413774563">
    <w:abstractNumId w:val="18"/>
  </w:num>
  <w:num w:numId="10" w16cid:durableId="537939422">
    <w:abstractNumId w:val="4"/>
  </w:num>
  <w:num w:numId="11" w16cid:durableId="884755697">
    <w:abstractNumId w:val="15"/>
  </w:num>
  <w:num w:numId="12" w16cid:durableId="903875353">
    <w:abstractNumId w:val="13"/>
  </w:num>
  <w:num w:numId="13" w16cid:durableId="1025250791">
    <w:abstractNumId w:val="28"/>
  </w:num>
  <w:num w:numId="14" w16cid:durableId="652682999">
    <w:abstractNumId w:val="24"/>
  </w:num>
  <w:num w:numId="15" w16cid:durableId="328945366">
    <w:abstractNumId w:val="17"/>
  </w:num>
  <w:num w:numId="16" w16cid:durableId="1858621016">
    <w:abstractNumId w:val="11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31"/>
  </w:num>
  <w:num w:numId="21" w16cid:durableId="1180195612">
    <w:abstractNumId w:val="1"/>
  </w:num>
  <w:num w:numId="22" w16cid:durableId="102461725">
    <w:abstractNumId w:val="16"/>
  </w:num>
  <w:num w:numId="23" w16cid:durableId="1348293210">
    <w:abstractNumId w:val="12"/>
  </w:num>
  <w:num w:numId="24" w16cid:durableId="1740903614">
    <w:abstractNumId w:val="23"/>
  </w:num>
  <w:num w:numId="25" w16cid:durableId="2054384073">
    <w:abstractNumId w:val="27"/>
  </w:num>
  <w:num w:numId="26" w16cid:durableId="1418015339">
    <w:abstractNumId w:val="2"/>
  </w:num>
  <w:num w:numId="27" w16cid:durableId="1970013581">
    <w:abstractNumId w:val="26"/>
  </w:num>
  <w:num w:numId="28" w16cid:durableId="586766327">
    <w:abstractNumId w:val="25"/>
  </w:num>
  <w:num w:numId="29" w16cid:durableId="1263651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1"/>
  </w:num>
  <w:num w:numId="31" w16cid:durableId="449668133">
    <w:abstractNumId w:val="19"/>
  </w:num>
  <w:num w:numId="32" w16cid:durableId="1448433073">
    <w:abstractNumId w:val="10"/>
  </w:num>
  <w:num w:numId="33" w16cid:durableId="347954534">
    <w:abstractNumId w:val="29"/>
  </w:num>
  <w:num w:numId="34" w16cid:durableId="199945427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0AB1"/>
    <w:rsid w:val="00071C98"/>
    <w:rsid w:val="0009045E"/>
    <w:rsid w:val="0009307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80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7A6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2CB9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C5132"/>
    <w:rsid w:val="004D154B"/>
    <w:rsid w:val="004D63D5"/>
    <w:rsid w:val="004E1AB0"/>
    <w:rsid w:val="004E7573"/>
    <w:rsid w:val="004F0C4A"/>
    <w:rsid w:val="004F20AD"/>
    <w:rsid w:val="004F6B10"/>
    <w:rsid w:val="00503CB2"/>
    <w:rsid w:val="00507A35"/>
    <w:rsid w:val="00520308"/>
    <w:rsid w:val="00535E9B"/>
    <w:rsid w:val="005453F1"/>
    <w:rsid w:val="00551FB7"/>
    <w:rsid w:val="005563FF"/>
    <w:rsid w:val="00562E63"/>
    <w:rsid w:val="00574D7E"/>
    <w:rsid w:val="00582CE9"/>
    <w:rsid w:val="005853FC"/>
    <w:rsid w:val="0058794A"/>
    <w:rsid w:val="005913C6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21B"/>
    <w:rsid w:val="00623B01"/>
    <w:rsid w:val="00623D16"/>
    <w:rsid w:val="00625BB0"/>
    <w:rsid w:val="006261BB"/>
    <w:rsid w:val="006321C6"/>
    <w:rsid w:val="0065322E"/>
    <w:rsid w:val="00655DA8"/>
    <w:rsid w:val="00660237"/>
    <w:rsid w:val="00670CE4"/>
    <w:rsid w:val="0067116D"/>
    <w:rsid w:val="0067572D"/>
    <w:rsid w:val="006775EE"/>
    <w:rsid w:val="00680F7C"/>
    <w:rsid w:val="0068241A"/>
    <w:rsid w:val="00693156"/>
    <w:rsid w:val="00696995"/>
    <w:rsid w:val="006A0331"/>
    <w:rsid w:val="006A0E49"/>
    <w:rsid w:val="006A4275"/>
    <w:rsid w:val="006B2C26"/>
    <w:rsid w:val="006B335D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59AE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03AB"/>
    <w:rsid w:val="00935B17"/>
    <w:rsid w:val="00936AC2"/>
    <w:rsid w:val="00944154"/>
    <w:rsid w:val="00944BEA"/>
    <w:rsid w:val="00956099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020C"/>
    <w:rsid w:val="00A148D6"/>
    <w:rsid w:val="00A15847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98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28B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B65"/>
    <w:rsid w:val="00BE38BB"/>
    <w:rsid w:val="00C003C6"/>
    <w:rsid w:val="00C10B09"/>
    <w:rsid w:val="00C116F3"/>
    <w:rsid w:val="00C12714"/>
    <w:rsid w:val="00C20678"/>
    <w:rsid w:val="00C215C0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5C18"/>
    <w:rsid w:val="00CD2022"/>
    <w:rsid w:val="00CD2112"/>
    <w:rsid w:val="00CE2F55"/>
    <w:rsid w:val="00D03C12"/>
    <w:rsid w:val="00D10930"/>
    <w:rsid w:val="00D1247E"/>
    <w:rsid w:val="00D21BCE"/>
    <w:rsid w:val="00D26947"/>
    <w:rsid w:val="00D516C1"/>
    <w:rsid w:val="00D6344F"/>
    <w:rsid w:val="00D704FC"/>
    <w:rsid w:val="00D80E4A"/>
    <w:rsid w:val="00D87E8A"/>
    <w:rsid w:val="00D9793B"/>
    <w:rsid w:val="00DA64DB"/>
    <w:rsid w:val="00DB1E5E"/>
    <w:rsid w:val="00DB3B99"/>
    <w:rsid w:val="00DB4140"/>
    <w:rsid w:val="00DB4E20"/>
    <w:rsid w:val="00DC76F0"/>
    <w:rsid w:val="00DC7E48"/>
    <w:rsid w:val="00DD06C0"/>
    <w:rsid w:val="00DD77C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774F"/>
    <w:rsid w:val="00ED2FD4"/>
    <w:rsid w:val="00EE59D8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POST/DYS/OLD/GZ/01132/2026                        </dmsv2SWPP2ObjectNumber>
    <dmsv2SWPP2SumMD5 xmlns="http://schemas.microsoft.com/sharepoint/v3">6a0ab1e74947ce2857ea0844c6b0b4f3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24837292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FJ3FSM7XJ42E-1652426618-16633</_dlc_DocId>
    <_dlc_DocIdUrl xmlns="a19cb1c7-c5c7-46d4-85ae-d83685407bba">
      <Url>https://swpp2.dms.gkpge.pl/sites/43/_layouts/15/DocIdRedir.aspx?ID=FJ3FSM7XJ42E-1652426618-16633</Url>
      <Description>FJ3FSM7XJ42E-1652426618-16633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C0E6F1-F3F1-45AC-B687-E3B581BBF58F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403587-146B-4789-B4F0-B6013BF6498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163</TotalTime>
  <Pages>6</Pages>
  <Words>3690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38</cp:revision>
  <cp:lastPrinted>2026-01-02T11:37:00Z</cp:lastPrinted>
  <dcterms:created xsi:type="dcterms:W3CDTF">2025-01-15T13:15:00Z</dcterms:created>
  <dcterms:modified xsi:type="dcterms:W3CDTF">2026-03-31T05:56:00Z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b4358f92-5e00-4d71-937b-bc4d80ca436e</vt:lpwstr>
  </property>
</Properties>
</file>